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7B" w:rsidRPr="007049B9" w:rsidRDefault="002D677B" w:rsidP="000B2125">
      <w:pPr>
        <w:jc w:val="center"/>
        <w:rPr>
          <w:rFonts w:cs="Times New Roman"/>
          <w:b/>
          <w:bCs/>
          <w:sz w:val="37"/>
          <w:szCs w:val="37"/>
        </w:rPr>
      </w:pPr>
      <w:r w:rsidRPr="007049B9">
        <w:rPr>
          <w:rFonts w:cs="宋体" w:hint="eastAsia"/>
          <w:b/>
          <w:bCs/>
          <w:sz w:val="37"/>
          <w:szCs w:val="37"/>
        </w:rPr>
        <w:t>《秘书实务》复习题</w:t>
      </w:r>
    </w:p>
    <w:p w:rsidR="002D677B" w:rsidRDefault="002D677B">
      <w:pPr>
        <w:rPr>
          <w:rFonts w:cs="Times New Roman"/>
          <w:sz w:val="24"/>
          <w:szCs w:val="24"/>
        </w:rPr>
      </w:pPr>
    </w:p>
    <w:p w:rsidR="002D677B" w:rsidRPr="007049B9" w:rsidRDefault="002D677B">
      <w:pPr>
        <w:rPr>
          <w:rFonts w:cs="Times New Roman"/>
          <w:b/>
          <w:bCs/>
          <w:sz w:val="24"/>
          <w:szCs w:val="24"/>
        </w:rPr>
      </w:pPr>
    </w:p>
    <w:p w:rsidR="002D677B" w:rsidRPr="007049B9" w:rsidRDefault="002D677B">
      <w:pPr>
        <w:rPr>
          <w:rFonts w:cs="Times New Roman"/>
          <w:b/>
          <w:bCs/>
          <w:sz w:val="24"/>
          <w:szCs w:val="24"/>
        </w:rPr>
      </w:pPr>
      <w:r w:rsidRPr="007049B9">
        <w:rPr>
          <w:rFonts w:cs="宋体" w:hint="eastAsia"/>
          <w:b/>
          <w:bCs/>
          <w:sz w:val="24"/>
          <w:szCs w:val="24"/>
        </w:rPr>
        <w:t>一、填空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</w:t>
      </w:r>
      <w:r w:rsidRPr="005901CE">
        <w:rPr>
          <w:rFonts w:cs="宋体" w:hint="eastAsia"/>
          <w:sz w:val="24"/>
          <w:szCs w:val="24"/>
        </w:rPr>
        <w:t>、按照服务对象，秘书的类别可划分为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两种。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2</w:t>
      </w:r>
      <w:r w:rsidRPr="005901CE">
        <w:rPr>
          <w:rFonts w:cs="宋体" w:hint="eastAsia"/>
          <w:sz w:val="24"/>
          <w:szCs w:val="24"/>
        </w:rPr>
        <w:t>、秘书工作的特点主要有：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3</w:t>
      </w:r>
      <w:r w:rsidRPr="005901CE">
        <w:rPr>
          <w:rFonts w:cs="宋体" w:hint="eastAsia"/>
          <w:sz w:val="24"/>
          <w:szCs w:val="24"/>
        </w:rPr>
        <w:t>、秘书的主要作用包括：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作用、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  <w:u w:val="single"/>
        </w:rPr>
        <w:t>助手</w:t>
      </w:r>
      <w:r w:rsidRPr="005901CE">
        <w:rPr>
          <w:rFonts w:cs="宋体" w:hint="eastAsia"/>
          <w:sz w:val="24"/>
          <w:szCs w:val="24"/>
        </w:rPr>
        <w:t>作用和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作用。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4</w:t>
      </w:r>
      <w:r w:rsidRPr="005901CE">
        <w:rPr>
          <w:rFonts w:cs="宋体" w:hint="eastAsia"/>
          <w:sz w:val="24"/>
          <w:szCs w:val="24"/>
        </w:rPr>
        <w:t>、沟通的本质就是信息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的过程。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5</w:t>
      </w:r>
      <w:r w:rsidRPr="005901CE">
        <w:rPr>
          <w:rFonts w:cs="宋体" w:hint="eastAsia"/>
          <w:sz w:val="24"/>
          <w:szCs w:val="24"/>
        </w:rPr>
        <w:t>、秘书工作的本质就是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6</w:t>
      </w:r>
      <w:r w:rsidRPr="005901CE">
        <w:rPr>
          <w:rFonts w:cs="宋体" w:hint="eastAsia"/>
          <w:sz w:val="24"/>
          <w:szCs w:val="24"/>
        </w:rPr>
        <w:t>、秘书沟通的特点包括：</w:t>
      </w:r>
      <w:r>
        <w:rPr>
          <w:sz w:val="24"/>
          <w:szCs w:val="24"/>
          <w:u w:val="single"/>
        </w:rPr>
        <w:t xml:space="preserve">    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7</w:t>
      </w:r>
      <w:r w:rsidRPr="005901CE">
        <w:rPr>
          <w:rFonts w:cs="宋体" w:hint="eastAsia"/>
          <w:sz w:val="24"/>
          <w:szCs w:val="24"/>
        </w:rPr>
        <w:t>、接待前的准备工作包括：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8</w:t>
      </w:r>
      <w:r w:rsidRPr="005901CE">
        <w:rPr>
          <w:rFonts w:cs="宋体" w:hint="eastAsia"/>
          <w:sz w:val="24"/>
          <w:szCs w:val="24"/>
        </w:rPr>
        <w:t>、办公环境管理的原则包括：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9</w:t>
      </w:r>
      <w:r w:rsidRPr="005901CE">
        <w:rPr>
          <w:rFonts w:cs="宋体" w:hint="eastAsia"/>
          <w:sz w:val="24"/>
          <w:szCs w:val="24"/>
        </w:rPr>
        <w:t>、办公环境设置的要素有：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10</w:t>
      </w:r>
      <w:r w:rsidRPr="005901CE">
        <w:rPr>
          <w:rFonts w:cs="宋体" w:hint="eastAsia"/>
          <w:sz w:val="24"/>
          <w:szCs w:val="24"/>
        </w:rPr>
        <w:t>、办公室的布局可分为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两种。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11</w:t>
      </w:r>
      <w:r w:rsidRPr="005901CE">
        <w:rPr>
          <w:rFonts w:cs="宋体" w:hint="eastAsia"/>
          <w:sz w:val="24"/>
          <w:szCs w:val="24"/>
        </w:rPr>
        <w:t>、文书处理应当坚持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的原则。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12</w:t>
      </w:r>
      <w:r w:rsidRPr="005901CE">
        <w:rPr>
          <w:rFonts w:cs="宋体" w:hint="eastAsia"/>
          <w:sz w:val="24"/>
          <w:szCs w:val="24"/>
        </w:rPr>
        <w:t>、会议简报的特点是：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13</w:t>
      </w:r>
      <w:r w:rsidRPr="005901CE">
        <w:rPr>
          <w:rFonts w:cs="宋体" w:hint="eastAsia"/>
          <w:sz w:val="24"/>
          <w:szCs w:val="24"/>
        </w:rPr>
        <w:t>、筛选信息的总体要求是：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</w:t>
      </w:r>
      <w:r w:rsidRPr="005901CE">
        <w:rPr>
          <w:rFonts w:cs="宋体" w:hint="eastAsia"/>
          <w:sz w:val="24"/>
          <w:szCs w:val="24"/>
        </w:rPr>
        <w:t>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14</w:t>
      </w:r>
      <w:r w:rsidRPr="005901CE">
        <w:rPr>
          <w:rFonts w:cs="宋体" w:hint="eastAsia"/>
          <w:sz w:val="24"/>
          <w:szCs w:val="24"/>
        </w:rPr>
        <w:t>、三级秘书报考者应取得大学本科毕业证书，并连续从事本职业工作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年以上。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15</w:t>
      </w:r>
      <w:r w:rsidRPr="005901CE">
        <w:rPr>
          <w:rFonts w:cs="宋体" w:hint="eastAsia"/>
          <w:sz w:val="24"/>
          <w:szCs w:val="24"/>
        </w:rPr>
        <w:t>、二级秘书报考者应取得大学本科毕业证书，并连续从事本职业工作</w:t>
      </w:r>
      <w:r>
        <w:rPr>
          <w:sz w:val="24"/>
          <w:szCs w:val="24"/>
          <w:u w:val="single"/>
        </w:rPr>
        <w:t xml:space="preserve">  </w:t>
      </w:r>
      <w:r w:rsidRPr="005901CE">
        <w:rPr>
          <w:rFonts w:cs="宋体" w:hint="eastAsia"/>
          <w:sz w:val="24"/>
          <w:szCs w:val="24"/>
        </w:rPr>
        <w:t>年以上。</w:t>
      </w:r>
    </w:p>
    <w:p w:rsidR="002D677B" w:rsidRDefault="002D677B">
      <w:pPr>
        <w:rPr>
          <w:rFonts w:cs="Times New Roman"/>
          <w:sz w:val="24"/>
          <w:szCs w:val="24"/>
        </w:rPr>
      </w:pPr>
    </w:p>
    <w:p w:rsidR="002D677B" w:rsidRPr="007049B9" w:rsidRDefault="002D677B">
      <w:pPr>
        <w:rPr>
          <w:rFonts w:cs="Times New Roman"/>
          <w:b/>
          <w:bCs/>
          <w:sz w:val="24"/>
          <w:szCs w:val="24"/>
        </w:rPr>
      </w:pPr>
      <w:r w:rsidRPr="007049B9">
        <w:rPr>
          <w:rFonts w:cs="宋体" w:hint="eastAsia"/>
          <w:b/>
          <w:bCs/>
          <w:sz w:val="24"/>
          <w:szCs w:val="24"/>
        </w:rPr>
        <w:t>二、名词解释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</w:t>
      </w:r>
      <w:r w:rsidRPr="005901CE">
        <w:rPr>
          <w:rFonts w:cs="宋体" w:hint="eastAsia"/>
          <w:sz w:val="24"/>
          <w:szCs w:val="24"/>
        </w:rPr>
        <w:t>、秘书：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2</w:t>
      </w:r>
      <w:r w:rsidRPr="005901CE">
        <w:rPr>
          <w:rFonts w:cs="宋体" w:hint="eastAsia"/>
          <w:sz w:val="24"/>
          <w:szCs w:val="24"/>
        </w:rPr>
        <w:t>、秘书职业道德：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3</w:t>
      </w:r>
      <w:r w:rsidRPr="005901CE">
        <w:rPr>
          <w:rFonts w:cs="宋体" w:hint="eastAsia"/>
          <w:sz w:val="24"/>
          <w:szCs w:val="24"/>
        </w:rPr>
        <w:t>、沟通：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4</w:t>
      </w:r>
      <w:r w:rsidRPr="005901CE">
        <w:rPr>
          <w:rFonts w:cs="宋体" w:hint="eastAsia"/>
          <w:sz w:val="24"/>
          <w:szCs w:val="24"/>
        </w:rPr>
        <w:t>、秘书的协调工作：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5</w:t>
      </w:r>
      <w:r w:rsidRPr="005901CE">
        <w:rPr>
          <w:rFonts w:cs="宋体" w:hint="eastAsia"/>
          <w:sz w:val="24"/>
          <w:szCs w:val="24"/>
        </w:rPr>
        <w:t>、办公室环境：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6</w:t>
      </w:r>
      <w:r w:rsidRPr="005901CE">
        <w:rPr>
          <w:rFonts w:cs="宋体" w:hint="eastAsia"/>
          <w:sz w:val="24"/>
          <w:szCs w:val="24"/>
        </w:rPr>
        <w:t>、办公环境的管理：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7</w:t>
      </w:r>
      <w:r w:rsidRPr="005901CE">
        <w:rPr>
          <w:rFonts w:cs="宋体" w:hint="eastAsia"/>
          <w:sz w:val="24"/>
          <w:szCs w:val="24"/>
        </w:rPr>
        <w:t>、办公环境的空间设计：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8</w:t>
      </w:r>
      <w:r w:rsidRPr="005901CE">
        <w:rPr>
          <w:rFonts w:cs="宋体" w:hint="eastAsia"/>
          <w:sz w:val="24"/>
          <w:szCs w:val="24"/>
        </w:rPr>
        <w:t>、秘书的稽查工作：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9</w:t>
      </w:r>
      <w:r w:rsidRPr="005901CE">
        <w:rPr>
          <w:rFonts w:cs="宋体" w:hint="eastAsia"/>
          <w:sz w:val="24"/>
          <w:szCs w:val="24"/>
        </w:rPr>
        <w:t>、秘书工作日志：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10</w:t>
      </w:r>
      <w:r w:rsidRPr="005901CE">
        <w:rPr>
          <w:rFonts w:cs="宋体" w:hint="eastAsia"/>
          <w:sz w:val="24"/>
          <w:szCs w:val="24"/>
        </w:rPr>
        <w:t>、公务文书：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11</w:t>
      </w:r>
      <w:r w:rsidRPr="005901CE">
        <w:rPr>
          <w:rFonts w:cs="宋体" w:hint="eastAsia"/>
          <w:sz w:val="24"/>
          <w:szCs w:val="24"/>
        </w:rPr>
        <w:t>、事务文书：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12</w:t>
      </w:r>
      <w:r w:rsidRPr="005901CE">
        <w:rPr>
          <w:rFonts w:cs="宋体" w:hint="eastAsia"/>
          <w:sz w:val="24"/>
          <w:szCs w:val="24"/>
        </w:rPr>
        <w:t>、礼仪文书：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13</w:t>
      </w:r>
      <w:r w:rsidRPr="005901CE">
        <w:rPr>
          <w:rFonts w:cs="宋体" w:hint="eastAsia"/>
          <w:sz w:val="24"/>
          <w:szCs w:val="24"/>
        </w:rPr>
        <w:t>、文书处理：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14</w:t>
      </w:r>
      <w:r w:rsidRPr="005901CE">
        <w:rPr>
          <w:rFonts w:cs="宋体" w:hint="eastAsia"/>
          <w:sz w:val="24"/>
          <w:szCs w:val="24"/>
        </w:rPr>
        <w:t>、公文的行文关系：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15</w:t>
      </w:r>
      <w:r w:rsidRPr="005901CE">
        <w:rPr>
          <w:rFonts w:cs="宋体" w:hint="eastAsia"/>
          <w:sz w:val="24"/>
          <w:szCs w:val="24"/>
        </w:rPr>
        <w:t>、会议议程：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16</w:t>
      </w:r>
      <w:r w:rsidRPr="005901CE">
        <w:rPr>
          <w:rFonts w:cs="宋体" w:hint="eastAsia"/>
          <w:sz w:val="24"/>
          <w:szCs w:val="24"/>
        </w:rPr>
        <w:t>、会议日程：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17</w:t>
      </w:r>
      <w:r w:rsidRPr="005901CE">
        <w:rPr>
          <w:rFonts w:cs="宋体" w:hint="eastAsia"/>
          <w:sz w:val="24"/>
          <w:szCs w:val="24"/>
        </w:rPr>
        <w:t>、会议简报：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18</w:t>
      </w:r>
      <w:r w:rsidRPr="005901CE">
        <w:rPr>
          <w:rFonts w:cs="宋体" w:hint="eastAsia"/>
          <w:sz w:val="24"/>
          <w:szCs w:val="24"/>
        </w:rPr>
        <w:t>、信息检索：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19</w:t>
      </w:r>
      <w:r w:rsidRPr="005901CE">
        <w:rPr>
          <w:rFonts w:cs="宋体" w:hint="eastAsia"/>
          <w:sz w:val="24"/>
          <w:szCs w:val="24"/>
        </w:rPr>
        <w:t>、秘书的调查研究：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20</w:t>
      </w:r>
      <w:r w:rsidRPr="005901CE">
        <w:rPr>
          <w:rFonts w:cs="宋体" w:hint="eastAsia"/>
          <w:sz w:val="24"/>
          <w:szCs w:val="24"/>
        </w:rPr>
        <w:t>、秘书职业生涯规划：</w:t>
      </w:r>
    </w:p>
    <w:p w:rsidR="002D677B" w:rsidRDefault="002D677B">
      <w:pPr>
        <w:rPr>
          <w:rFonts w:cs="Times New Roman"/>
          <w:sz w:val="24"/>
          <w:szCs w:val="24"/>
        </w:rPr>
      </w:pPr>
    </w:p>
    <w:p w:rsidR="002D677B" w:rsidRDefault="002D677B">
      <w:pPr>
        <w:rPr>
          <w:rFonts w:cs="Times New Roman"/>
          <w:sz w:val="24"/>
          <w:szCs w:val="24"/>
        </w:rPr>
      </w:pPr>
    </w:p>
    <w:p w:rsidR="002D677B" w:rsidRPr="007049B9" w:rsidRDefault="002D677B">
      <w:pPr>
        <w:rPr>
          <w:rFonts w:cs="Times New Roman"/>
          <w:b/>
          <w:bCs/>
          <w:sz w:val="24"/>
          <w:szCs w:val="24"/>
        </w:rPr>
      </w:pPr>
      <w:r w:rsidRPr="007049B9">
        <w:rPr>
          <w:rFonts w:cs="宋体" w:hint="eastAsia"/>
          <w:b/>
          <w:bCs/>
          <w:sz w:val="24"/>
          <w:szCs w:val="24"/>
        </w:rPr>
        <w:t>三、简答题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</w:t>
      </w:r>
      <w:r w:rsidRPr="005901CE">
        <w:rPr>
          <w:rFonts w:cs="宋体" w:hint="eastAsia"/>
          <w:sz w:val="24"/>
          <w:szCs w:val="24"/>
        </w:rPr>
        <w:t>、秘书工作的主要内容有哪些？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2</w:t>
      </w:r>
      <w:r w:rsidRPr="005901CE">
        <w:rPr>
          <w:rFonts w:cs="宋体" w:hint="eastAsia"/>
          <w:sz w:val="24"/>
          <w:szCs w:val="24"/>
        </w:rPr>
        <w:t>、秘书应具备哪些能力要求？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3</w:t>
      </w:r>
      <w:r w:rsidRPr="005901CE">
        <w:rPr>
          <w:rFonts w:cs="宋体" w:hint="eastAsia"/>
          <w:sz w:val="24"/>
          <w:szCs w:val="24"/>
        </w:rPr>
        <w:t>、沟通的障碍主要有哪些？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4</w:t>
      </w:r>
      <w:r w:rsidRPr="005901CE">
        <w:rPr>
          <w:rFonts w:cs="宋体" w:hint="eastAsia"/>
          <w:sz w:val="24"/>
          <w:szCs w:val="24"/>
        </w:rPr>
        <w:t>、出国商务旅行需要办理哪些手续？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5</w:t>
      </w:r>
      <w:r w:rsidRPr="005901CE">
        <w:rPr>
          <w:rFonts w:cs="宋体" w:hint="eastAsia"/>
          <w:sz w:val="24"/>
          <w:szCs w:val="24"/>
        </w:rPr>
        <w:t>、秘书接待工作的主要内容有哪些？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6</w:t>
      </w:r>
      <w:r w:rsidRPr="005901CE">
        <w:rPr>
          <w:rFonts w:cs="宋体" w:hint="eastAsia"/>
          <w:sz w:val="24"/>
          <w:szCs w:val="24"/>
        </w:rPr>
        <w:t>、会见与会谈的基本程序是什么？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7</w:t>
      </w:r>
      <w:r w:rsidRPr="005901CE">
        <w:rPr>
          <w:rFonts w:cs="宋体" w:hint="eastAsia"/>
          <w:sz w:val="24"/>
          <w:szCs w:val="24"/>
        </w:rPr>
        <w:t>、如何安排开放参观活动？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8</w:t>
      </w:r>
      <w:r w:rsidRPr="005901CE">
        <w:rPr>
          <w:rFonts w:cs="宋体" w:hint="eastAsia"/>
          <w:sz w:val="24"/>
          <w:szCs w:val="24"/>
        </w:rPr>
        <w:t>、签字仪式的正式程序有哪些？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9</w:t>
      </w:r>
      <w:r w:rsidRPr="005901CE">
        <w:rPr>
          <w:rFonts w:cs="宋体" w:hint="eastAsia"/>
          <w:sz w:val="24"/>
          <w:szCs w:val="24"/>
        </w:rPr>
        <w:t>、如何保管和使用印章？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10</w:t>
      </w:r>
      <w:r w:rsidRPr="005901CE">
        <w:rPr>
          <w:rFonts w:cs="宋体" w:hint="eastAsia"/>
          <w:sz w:val="24"/>
          <w:szCs w:val="24"/>
        </w:rPr>
        <w:t>、秘书稽查工作的原则有哪些？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11</w:t>
      </w:r>
      <w:r w:rsidRPr="005901CE">
        <w:rPr>
          <w:rFonts w:cs="宋体" w:hint="eastAsia"/>
          <w:sz w:val="24"/>
          <w:szCs w:val="24"/>
        </w:rPr>
        <w:t>、秘书稽查的主要作用有哪些？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12</w:t>
      </w:r>
      <w:r w:rsidRPr="005901CE">
        <w:rPr>
          <w:rFonts w:cs="宋体" w:hint="eastAsia"/>
          <w:sz w:val="24"/>
          <w:szCs w:val="24"/>
        </w:rPr>
        <w:t>、制订工作计划的程序有哪些？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13</w:t>
      </w:r>
      <w:r w:rsidRPr="005901CE">
        <w:rPr>
          <w:rFonts w:cs="宋体" w:hint="eastAsia"/>
          <w:sz w:val="24"/>
          <w:szCs w:val="24"/>
        </w:rPr>
        <w:t>、有效管理时间的方法有哪些？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14</w:t>
      </w:r>
      <w:r w:rsidRPr="005901CE">
        <w:rPr>
          <w:rFonts w:cs="宋体" w:hint="eastAsia"/>
          <w:sz w:val="24"/>
          <w:szCs w:val="24"/>
        </w:rPr>
        <w:t>、如何编制会议议程？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15</w:t>
      </w:r>
      <w:r w:rsidRPr="005901CE">
        <w:rPr>
          <w:rFonts w:cs="宋体" w:hint="eastAsia"/>
          <w:sz w:val="24"/>
          <w:szCs w:val="24"/>
        </w:rPr>
        <w:t>、如何控制会议的进程？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16</w:t>
      </w:r>
      <w:r w:rsidRPr="005901CE">
        <w:rPr>
          <w:rFonts w:cs="宋体" w:hint="eastAsia"/>
          <w:sz w:val="24"/>
          <w:szCs w:val="24"/>
        </w:rPr>
        <w:t>、会议中突发事件的处理程序是什么？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17</w:t>
      </w:r>
      <w:r w:rsidRPr="005901CE">
        <w:rPr>
          <w:rFonts w:cs="宋体" w:hint="eastAsia"/>
          <w:sz w:val="24"/>
          <w:szCs w:val="24"/>
        </w:rPr>
        <w:t>、秘书信息工作的基本要求有哪些？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18</w:t>
      </w:r>
      <w:r w:rsidRPr="005901CE">
        <w:rPr>
          <w:rFonts w:cs="宋体" w:hint="eastAsia"/>
          <w:sz w:val="24"/>
          <w:szCs w:val="24"/>
        </w:rPr>
        <w:t>、调查研究的作用有哪些？</w:t>
      </w:r>
    </w:p>
    <w:p w:rsidR="002D677B" w:rsidRDefault="002D677B">
      <w:pPr>
        <w:rPr>
          <w:rFonts w:cs="Times New Roman"/>
          <w:sz w:val="24"/>
          <w:szCs w:val="24"/>
        </w:rPr>
      </w:pPr>
    </w:p>
    <w:p w:rsidR="002D677B" w:rsidRPr="007049B9" w:rsidRDefault="002D677B">
      <w:pPr>
        <w:rPr>
          <w:rFonts w:cs="Times New Roman"/>
          <w:b/>
          <w:bCs/>
          <w:sz w:val="24"/>
          <w:szCs w:val="24"/>
        </w:rPr>
      </w:pPr>
      <w:r w:rsidRPr="007049B9">
        <w:rPr>
          <w:rFonts w:cs="宋体" w:hint="eastAsia"/>
          <w:b/>
          <w:bCs/>
          <w:sz w:val="24"/>
          <w:szCs w:val="24"/>
        </w:rPr>
        <w:t>四、写作题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1</w:t>
      </w:r>
      <w:r w:rsidRPr="005901CE">
        <w:rPr>
          <w:rFonts w:cs="宋体" w:hint="eastAsia"/>
          <w:sz w:val="24"/>
          <w:szCs w:val="24"/>
        </w:rPr>
        <w:t>、通报的撰写。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2</w:t>
      </w:r>
      <w:r w:rsidRPr="005901CE">
        <w:rPr>
          <w:rFonts w:cs="宋体" w:hint="eastAsia"/>
          <w:sz w:val="24"/>
          <w:szCs w:val="24"/>
        </w:rPr>
        <w:t>、请示的撰写。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3</w:t>
      </w:r>
      <w:r w:rsidRPr="005901CE">
        <w:rPr>
          <w:rFonts w:cs="宋体" w:hint="eastAsia"/>
          <w:sz w:val="24"/>
          <w:szCs w:val="24"/>
        </w:rPr>
        <w:t>、邀请函的撰写。</w:t>
      </w:r>
    </w:p>
    <w:p w:rsidR="002D677B" w:rsidRPr="005901CE" w:rsidRDefault="002D677B">
      <w:pPr>
        <w:rPr>
          <w:rFonts w:cs="Times New Roman"/>
          <w:sz w:val="24"/>
          <w:szCs w:val="24"/>
        </w:rPr>
      </w:pPr>
      <w:r w:rsidRPr="005901CE">
        <w:rPr>
          <w:sz w:val="24"/>
          <w:szCs w:val="24"/>
        </w:rPr>
        <w:t>4</w:t>
      </w:r>
      <w:r w:rsidRPr="005901CE">
        <w:rPr>
          <w:rFonts w:cs="宋体" w:hint="eastAsia"/>
          <w:sz w:val="24"/>
          <w:szCs w:val="24"/>
        </w:rPr>
        <w:t>、祝酒词的撰写。</w:t>
      </w:r>
    </w:p>
    <w:sectPr w:rsidR="002D677B" w:rsidRPr="005901CE" w:rsidSect="00D62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77B" w:rsidRDefault="002D677B" w:rsidP="000B212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D677B" w:rsidRDefault="002D677B" w:rsidP="000B212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77B" w:rsidRDefault="002D677B" w:rsidP="000B212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D677B" w:rsidRDefault="002D677B" w:rsidP="000B212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25"/>
    <w:rsid w:val="00072815"/>
    <w:rsid w:val="000B2125"/>
    <w:rsid w:val="001446CF"/>
    <w:rsid w:val="001D06BD"/>
    <w:rsid w:val="00282F75"/>
    <w:rsid w:val="002D677B"/>
    <w:rsid w:val="00563157"/>
    <w:rsid w:val="005901CE"/>
    <w:rsid w:val="007049B9"/>
    <w:rsid w:val="007B5EF9"/>
    <w:rsid w:val="007E16F3"/>
    <w:rsid w:val="00810DFC"/>
    <w:rsid w:val="00926DED"/>
    <w:rsid w:val="00AD0925"/>
    <w:rsid w:val="00B053B0"/>
    <w:rsid w:val="00C57DB3"/>
    <w:rsid w:val="00D54AC7"/>
    <w:rsid w:val="00D62752"/>
    <w:rsid w:val="00EE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5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B2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212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B2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21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2</Pages>
  <Words>153</Words>
  <Characters>877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</dc:creator>
  <cp:keywords/>
  <dc:description/>
  <cp:lastModifiedBy>微软用户</cp:lastModifiedBy>
  <cp:revision>5</cp:revision>
  <dcterms:created xsi:type="dcterms:W3CDTF">2016-10-28T15:11:00Z</dcterms:created>
  <dcterms:modified xsi:type="dcterms:W3CDTF">2016-12-12T02:10:00Z</dcterms:modified>
</cp:coreProperties>
</file>